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96" w:rsidRDefault="007B5D96" w:rsidP="009C2D49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7B5D96" w:rsidRDefault="007B5D96" w:rsidP="009C2D49">
      <w:pPr>
        <w:jc w:val="center"/>
        <w:rPr>
          <w:b/>
          <w:noProof/>
          <w:sz w:val="24"/>
        </w:rPr>
      </w:pPr>
      <w:r>
        <w:rPr>
          <w:b/>
          <w:noProof/>
          <w:sz w:val="24"/>
        </w:rPr>
        <w:t>УКРАЇНА</w:t>
      </w:r>
    </w:p>
    <w:p w:rsidR="007B5D96" w:rsidRDefault="007B5D96" w:rsidP="009C2D49">
      <w:pPr>
        <w:jc w:val="center"/>
        <w:rPr>
          <w:b/>
          <w:sz w:val="16"/>
          <w:szCs w:val="16"/>
        </w:rPr>
      </w:pPr>
    </w:p>
    <w:p w:rsidR="007B5D96" w:rsidRDefault="007B5D96" w:rsidP="009C2D49">
      <w:pPr>
        <w:jc w:val="center"/>
        <w:rPr>
          <w:b/>
          <w:szCs w:val="28"/>
        </w:rPr>
      </w:pPr>
      <w:r>
        <w:rPr>
          <w:b/>
          <w:szCs w:val="28"/>
        </w:rPr>
        <w:t>ВАЛКІВСЬКА РАЙОННА ДЕРЖАВНА АДМІНІСТРАЦІЯ</w:t>
      </w:r>
    </w:p>
    <w:p w:rsidR="007B5D96" w:rsidRDefault="007B5D96" w:rsidP="009C2D49">
      <w:pPr>
        <w:jc w:val="center"/>
        <w:rPr>
          <w:b/>
          <w:szCs w:val="28"/>
        </w:rPr>
      </w:pPr>
      <w:r>
        <w:rPr>
          <w:b/>
          <w:szCs w:val="28"/>
        </w:rPr>
        <w:t xml:space="preserve">ВІДДІЛ ОСВІТИ </w:t>
      </w:r>
    </w:p>
    <w:p w:rsidR="007B5D96" w:rsidRDefault="007B5D96" w:rsidP="009C2D49">
      <w:pPr>
        <w:jc w:val="center"/>
        <w:rPr>
          <w:b/>
          <w:szCs w:val="28"/>
        </w:rPr>
      </w:pPr>
    </w:p>
    <w:p w:rsidR="007B5D96" w:rsidRDefault="007B5D96" w:rsidP="009C2D49">
      <w:pPr>
        <w:jc w:val="center"/>
        <w:rPr>
          <w:b/>
          <w:szCs w:val="28"/>
        </w:rPr>
      </w:pPr>
      <w:r>
        <w:rPr>
          <w:b/>
          <w:szCs w:val="28"/>
        </w:rPr>
        <w:t>НАКАЗ</w:t>
      </w:r>
    </w:p>
    <w:p w:rsidR="007B5D96" w:rsidRDefault="007B5D96" w:rsidP="009C2D49">
      <w:pPr>
        <w:jc w:val="center"/>
        <w:rPr>
          <w:b/>
          <w:szCs w:val="28"/>
        </w:rPr>
      </w:pPr>
    </w:p>
    <w:p w:rsidR="007B5D96" w:rsidRDefault="007B5D96" w:rsidP="009C2D49">
      <w:pPr>
        <w:pStyle w:val="Heading1"/>
        <w:ind w:right="-82"/>
        <w:rPr>
          <w:szCs w:val="28"/>
          <w:lang w:val="ru-RU"/>
        </w:rPr>
      </w:pPr>
      <w:r>
        <w:rPr>
          <w:szCs w:val="28"/>
          <w:lang w:val="ru-RU"/>
        </w:rPr>
        <w:t xml:space="preserve">18.09.2019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w:r>
        <w:rPr>
          <w:szCs w:val="28"/>
          <w:lang w:val="ru-RU"/>
        </w:rPr>
        <w:t xml:space="preserve">  </w:t>
      </w:r>
      <w:r>
        <w:rPr>
          <w:szCs w:val="28"/>
        </w:rPr>
        <w:t xml:space="preserve">         Валки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№</w:t>
      </w:r>
      <w:r>
        <w:rPr>
          <w:szCs w:val="28"/>
          <w:lang w:val="ru-RU"/>
        </w:rPr>
        <w:t xml:space="preserve"> 131</w:t>
      </w:r>
    </w:p>
    <w:p w:rsidR="007B5D96" w:rsidRDefault="007B5D96" w:rsidP="009C2D49">
      <w:pPr>
        <w:pStyle w:val="Title"/>
        <w:ind w:right="5102"/>
        <w:jc w:val="both"/>
        <w:rPr>
          <w:sz w:val="28"/>
          <w:szCs w:val="28"/>
        </w:rPr>
      </w:pPr>
    </w:p>
    <w:p w:rsidR="007B5D96" w:rsidRPr="0014552E" w:rsidRDefault="007B5D96" w:rsidP="009C2D49">
      <w:pPr>
        <w:tabs>
          <w:tab w:val="left" w:pos="7356"/>
        </w:tabs>
        <w:rPr>
          <w:b/>
          <w:color w:val="000000"/>
          <w:szCs w:val="28"/>
          <w:lang w:val="uk-UA"/>
        </w:rPr>
      </w:pPr>
      <w:r w:rsidRPr="0014552E">
        <w:rPr>
          <w:b/>
          <w:iCs/>
          <w:lang w:val="uk-UA"/>
        </w:rPr>
        <w:t>Про</w:t>
      </w:r>
      <w:r>
        <w:rPr>
          <w:b/>
          <w:iCs/>
          <w:lang w:val="uk-UA"/>
        </w:rPr>
        <w:t xml:space="preserve"> </w:t>
      </w:r>
      <w:r>
        <w:rPr>
          <w:b/>
          <w:color w:val="000000"/>
          <w:szCs w:val="28"/>
          <w:lang w:val="uk-UA"/>
        </w:rPr>
        <w:t xml:space="preserve"> профілактичну  роботу</w:t>
      </w:r>
    </w:p>
    <w:p w:rsidR="007B5D96" w:rsidRPr="0014552E" w:rsidRDefault="007B5D96" w:rsidP="009C2D49">
      <w:pPr>
        <w:rPr>
          <w:b/>
          <w:color w:val="000000"/>
          <w:szCs w:val="28"/>
          <w:lang w:val="uk-UA"/>
        </w:rPr>
      </w:pPr>
      <w:r w:rsidRPr="0014552E">
        <w:rPr>
          <w:b/>
          <w:color w:val="000000"/>
          <w:szCs w:val="28"/>
          <w:lang w:val="uk-UA"/>
        </w:rPr>
        <w:t>з питань запобігання всіх видів</w:t>
      </w:r>
    </w:p>
    <w:p w:rsidR="007B5D96" w:rsidRPr="0014552E" w:rsidRDefault="007B5D96" w:rsidP="009C2D49">
      <w:pPr>
        <w:tabs>
          <w:tab w:val="left" w:pos="0"/>
        </w:tabs>
        <w:rPr>
          <w:b/>
          <w:color w:val="000000"/>
          <w:szCs w:val="28"/>
          <w:lang w:val="uk-UA"/>
        </w:rPr>
      </w:pPr>
      <w:r w:rsidRPr="0014552E">
        <w:rPr>
          <w:b/>
          <w:color w:val="000000"/>
          <w:szCs w:val="28"/>
          <w:lang w:val="uk-UA"/>
        </w:rPr>
        <w:t>дитячого травматизму у 2019/2020</w:t>
      </w:r>
    </w:p>
    <w:p w:rsidR="007B5D96" w:rsidRPr="0014552E" w:rsidRDefault="007B5D96" w:rsidP="009C2D49">
      <w:pPr>
        <w:rPr>
          <w:b/>
          <w:sz w:val="36"/>
          <w:lang w:val="uk-UA"/>
        </w:rPr>
      </w:pPr>
      <w:r w:rsidRPr="0014552E">
        <w:rPr>
          <w:b/>
          <w:color w:val="000000"/>
          <w:szCs w:val="28"/>
          <w:lang w:val="uk-UA"/>
        </w:rPr>
        <w:t>навчальному році</w:t>
      </w:r>
    </w:p>
    <w:p w:rsidR="007B5D96" w:rsidRDefault="007B5D96">
      <w:pPr>
        <w:rPr>
          <w:lang w:val="uk-UA"/>
        </w:rPr>
      </w:pPr>
    </w:p>
    <w:p w:rsidR="007B5D96" w:rsidRDefault="007B5D96" w:rsidP="009C2D49">
      <w:pPr>
        <w:rPr>
          <w:lang w:val="uk-UA"/>
        </w:rPr>
      </w:pPr>
    </w:p>
    <w:p w:rsidR="007B5D96" w:rsidRDefault="007B5D96" w:rsidP="009C2D49">
      <w:pPr>
        <w:rPr>
          <w:lang w:val="uk-UA"/>
        </w:rPr>
      </w:pPr>
    </w:p>
    <w:p w:rsidR="007B5D96" w:rsidRDefault="007B5D96" w:rsidP="009C2D49">
      <w:pPr>
        <w:widowControl w:val="0"/>
        <w:spacing w:line="360" w:lineRule="auto"/>
        <w:ind w:firstLine="708"/>
        <w:jc w:val="both"/>
        <w:rPr>
          <w:szCs w:val="28"/>
          <w:lang w:val="uk-UA"/>
        </w:rPr>
      </w:pPr>
      <w:r w:rsidRPr="00094C1D">
        <w:rPr>
          <w:szCs w:val="28"/>
          <w:lang w:val="uk-UA"/>
        </w:rPr>
        <w:t>На виконання Законів України «Про освіту», «Про загальну середню освіту», «Про охорону дитинства», Положення про організацію роботи з охорони праці та безпеки життєдіяльності учасників освітнього процесу в установах і закладах освіти, затвердженого наказом Міністерства освіти і науки України від 26.12.2017 №</w:t>
      </w:r>
      <w:r>
        <w:rPr>
          <w:szCs w:val="28"/>
          <w:lang w:val="uk-UA"/>
        </w:rPr>
        <w:t xml:space="preserve"> </w:t>
      </w:r>
      <w:r w:rsidRPr="00094C1D">
        <w:rPr>
          <w:szCs w:val="28"/>
          <w:lang w:val="uk-UA"/>
        </w:rPr>
        <w:t>1669</w:t>
      </w:r>
      <w:r>
        <w:rPr>
          <w:szCs w:val="28"/>
          <w:lang w:val="uk-UA"/>
        </w:rPr>
        <w:t xml:space="preserve">, </w:t>
      </w:r>
      <w:r w:rsidRPr="00094C1D">
        <w:rPr>
          <w:szCs w:val="28"/>
          <w:lang w:val="uk-UA"/>
        </w:rPr>
        <w:t>Порядку розслідування та обліку нещасних випадків невиробничого характеру, затвердженого постановою Кабінету Міністрів України від 22.03.2001 №</w:t>
      </w:r>
      <w:r>
        <w:rPr>
          <w:szCs w:val="28"/>
          <w:lang w:val="uk-UA"/>
        </w:rPr>
        <w:t xml:space="preserve"> </w:t>
      </w:r>
      <w:r w:rsidRPr="00094C1D">
        <w:rPr>
          <w:szCs w:val="28"/>
          <w:lang w:val="uk-UA"/>
        </w:rPr>
        <w:t>270 (зі змінами), Положення про порядок розслідування нещасних випадків, що сталися під час навчально-виховного процесу в навчальних закладах, затвердженого наказом Міністерства освіти і науки України від 31.08.2001 №</w:t>
      </w:r>
      <w:r>
        <w:rPr>
          <w:szCs w:val="28"/>
          <w:lang w:val="uk-UA"/>
        </w:rPr>
        <w:t xml:space="preserve"> </w:t>
      </w:r>
      <w:r w:rsidRPr="00094C1D">
        <w:rPr>
          <w:szCs w:val="28"/>
          <w:lang w:val="uk-UA"/>
        </w:rPr>
        <w:t xml:space="preserve">616, </w:t>
      </w:r>
      <w:r w:rsidRPr="009C2D49">
        <w:rPr>
          <w:szCs w:val="28"/>
          <w:lang w:val="uk-UA"/>
        </w:rPr>
        <w:t>з метою організації роботи, спрямованої на запобігання дитячому травматизму у 2019/2020 навчальному році</w:t>
      </w:r>
    </w:p>
    <w:p w:rsidR="007B5D96" w:rsidRPr="00CD5B7C" w:rsidRDefault="007B5D96" w:rsidP="009C2D49">
      <w:pPr>
        <w:widowControl w:val="0"/>
        <w:spacing w:line="360" w:lineRule="auto"/>
        <w:ind w:firstLine="708"/>
        <w:jc w:val="both"/>
        <w:rPr>
          <w:sz w:val="16"/>
          <w:szCs w:val="16"/>
          <w:lang w:val="uk-UA"/>
        </w:rPr>
      </w:pPr>
    </w:p>
    <w:p w:rsidR="007B5D96" w:rsidRDefault="007B5D96" w:rsidP="00CD5B7C">
      <w:pPr>
        <w:pStyle w:val="PlainText"/>
        <w:widowControl w:val="0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7B5D96" w:rsidRPr="0014552E" w:rsidRDefault="007B5D96" w:rsidP="00CD5B7C">
      <w:pPr>
        <w:pStyle w:val="PlainText"/>
        <w:widowControl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552E">
        <w:rPr>
          <w:rFonts w:ascii="Times New Roman" w:hAnsi="Times New Roman"/>
          <w:sz w:val="28"/>
          <w:szCs w:val="28"/>
          <w:lang w:val="uk-UA"/>
        </w:rPr>
        <w:t>1. Керівникам закладів загальної середньої освіти:</w:t>
      </w:r>
    </w:p>
    <w:p w:rsidR="007B5D96" w:rsidRPr="00DE052B" w:rsidRDefault="007B5D96" w:rsidP="00CD5B7C">
      <w:pPr>
        <w:pStyle w:val="PlainText"/>
        <w:widowControl w:val="0"/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1.1. </w:t>
      </w:r>
      <w:r w:rsidRPr="00FE265E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Забезпечувати якісне проведення інструктажів з охорони праці, безпеки життєдіяльності з учасниками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освітнього</w:t>
      </w:r>
      <w:r w:rsidRPr="00FE265E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процесу.</w:t>
      </w:r>
    </w:p>
    <w:p w:rsidR="007B5D96" w:rsidRDefault="007B5D96" w:rsidP="00CD5B7C">
      <w:pPr>
        <w:pStyle w:val="PlainText"/>
        <w:widowControl w:val="0"/>
        <w:tabs>
          <w:tab w:val="center" w:pos="5321"/>
          <w:tab w:val="right" w:pos="9922"/>
        </w:tabs>
        <w:spacing w:line="360" w:lineRule="auto"/>
        <w:ind w:left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       </w:t>
      </w:r>
      <w:r w:rsidRPr="00DE052B">
        <w:rPr>
          <w:rFonts w:ascii="Times New Roman" w:hAnsi="Times New Roman"/>
          <w:sz w:val="28"/>
          <w:szCs w:val="28"/>
          <w:lang w:val="uk-UA"/>
        </w:rPr>
        <w:t>Упро</w:t>
      </w:r>
      <w:r>
        <w:rPr>
          <w:rFonts w:ascii="Times New Roman" w:hAnsi="Times New Roman"/>
          <w:sz w:val="28"/>
          <w:szCs w:val="28"/>
          <w:lang w:val="uk-UA"/>
        </w:rPr>
        <w:t>довж 2019/2020</w:t>
      </w:r>
      <w:r w:rsidRPr="00DE052B">
        <w:rPr>
          <w:rFonts w:ascii="Times New Roman" w:hAnsi="Times New Roman"/>
          <w:sz w:val="28"/>
          <w:szCs w:val="28"/>
          <w:lang w:val="uk-UA"/>
        </w:rPr>
        <w:t xml:space="preserve"> навчального року</w:t>
      </w:r>
    </w:p>
    <w:p w:rsidR="007B5D96" w:rsidRDefault="007B5D96" w:rsidP="00CD5B7C">
      <w:pPr>
        <w:pStyle w:val="ListParagraph"/>
        <w:widowControl w:val="0"/>
        <w:tabs>
          <w:tab w:val="left" w:pos="993"/>
          <w:tab w:val="left" w:pos="1418"/>
          <w:tab w:val="left" w:pos="1560"/>
          <w:tab w:val="left" w:pos="3402"/>
          <w:tab w:val="left" w:pos="4395"/>
          <w:tab w:val="left" w:pos="6521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B96485">
        <w:rPr>
          <w:rFonts w:ascii="Times New Roman" w:hAnsi="Times New Roman"/>
          <w:sz w:val="28"/>
          <w:szCs w:val="28"/>
        </w:rPr>
        <w:t>Забезпечувати проведення профілактичної, зокрема роз'ясню</w:t>
      </w:r>
      <w:r>
        <w:rPr>
          <w:rFonts w:ascii="Times New Roman" w:hAnsi="Times New Roman"/>
          <w:sz w:val="28"/>
          <w:szCs w:val="28"/>
        </w:rPr>
        <w:t>вальної, роботи з</w:t>
      </w:r>
      <w:r w:rsidRPr="00B96485">
        <w:rPr>
          <w:rFonts w:ascii="Times New Roman" w:hAnsi="Times New Roman"/>
          <w:sz w:val="28"/>
          <w:szCs w:val="28"/>
        </w:rPr>
        <w:t xml:space="preserve"> учнями, їхніми батьками та працівниками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6485">
        <w:rPr>
          <w:rFonts w:ascii="Times New Roman" w:hAnsi="Times New Roman"/>
          <w:sz w:val="28"/>
          <w:szCs w:val="28"/>
        </w:rPr>
        <w:t xml:space="preserve">закладу освіти щодо поведінки в разі виникнення ситуацій, які загрожують безпеці та здоров’ю дітей </w:t>
      </w:r>
    </w:p>
    <w:p w:rsidR="007B5D96" w:rsidRDefault="007B5D96" w:rsidP="00CD5B7C">
      <w:pPr>
        <w:pStyle w:val="ListParagraph"/>
        <w:widowControl w:val="0"/>
        <w:tabs>
          <w:tab w:val="left" w:pos="993"/>
          <w:tab w:val="left" w:pos="1418"/>
          <w:tab w:val="left" w:pos="1560"/>
          <w:tab w:val="left" w:pos="3402"/>
          <w:tab w:val="left" w:pos="4395"/>
          <w:tab w:val="left" w:pos="6521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B5D96" w:rsidRDefault="007B5D96" w:rsidP="00CD5B7C">
      <w:pPr>
        <w:pStyle w:val="ListParagraph"/>
        <w:widowControl w:val="0"/>
        <w:tabs>
          <w:tab w:val="left" w:pos="993"/>
          <w:tab w:val="left" w:pos="1418"/>
          <w:tab w:val="left" w:pos="1560"/>
          <w:tab w:val="left" w:pos="3402"/>
          <w:tab w:val="left" w:pos="4395"/>
          <w:tab w:val="left" w:pos="6521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96485">
        <w:rPr>
          <w:rFonts w:ascii="Times New Roman" w:hAnsi="Times New Roman"/>
          <w:sz w:val="28"/>
          <w:szCs w:val="28"/>
        </w:rPr>
        <w:t xml:space="preserve">і працівників. </w:t>
      </w:r>
      <w:r w:rsidRPr="00166FD0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7B5D96" w:rsidRPr="00CD5B7C" w:rsidRDefault="007B5D96" w:rsidP="00CD5B7C">
      <w:pPr>
        <w:pStyle w:val="ListParagraph"/>
        <w:widowControl w:val="0"/>
        <w:tabs>
          <w:tab w:val="left" w:pos="993"/>
          <w:tab w:val="left" w:pos="1418"/>
          <w:tab w:val="left" w:pos="1560"/>
          <w:tab w:val="left" w:pos="3402"/>
          <w:tab w:val="left" w:pos="4395"/>
          <w:tab w:val="left" w:pos="6521"/>
        </w:tabs>
        <w:spacing w:after="0" w:line="360" w:lineRule="auto"/>
        <w:ind w:left="426"/>
        <w:jc w:val="right"/>
        <w:rPr>
          <w:rFonts w:ascii="Times New Roman" w:hAnsi="Times New Roman"/>
          <w:sz w:val="28"/>
          <w:szCs w:val="28"/>
        </w:rPr>
      </w:pPr>
      <w:r w:rsidRPr="00CD5B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Постійно</w:t>
      </w:r>
    </w:p>
    <w:p w:rsidR="007B5D96" w:rsidRPr="006A2302" w:rsidRDefault="007B5D96" w:rsidP="00CD5B7C">
      <w:pPr>
        <w:widowControl w:val="0"/>
        <w:tabs>
          <w:tab w:val="left" w:pos="567"/>
          <w:tab w:val="left" w:pos="709"/>
          <w:tab w:val="left" w:pos="851"/>
          <w:tab w:val="left" w:pos="993"/>
        </w:tabs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1.3. </w:t>
      </w:r>
      <w:r w:rsidRPr="006A2302">
        <w:rPr>
          <w:szCs w:val="28"/>
          <w:lang w:val="uk-UA"/>
        </w:rPr>
        <w:t>Забезпечувати виконання вимог нормативно-правових актів з питань безпеки життєдіяльності учасників освітнього процесу.</w:t>
      </w:r>
    </w:p>
    <w:p w:rsidR="007B5D96" w:rsidRPr="007C4935" w:rsidRDefault="007B5D96" w:rsidP="00CD5B7C">
      <w:pPr>
        <w:pStyle w:val="ListParagraph"/>
        <w:widowControl w:val="0"/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42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7C4935">
        <w:rPr>
          <w:rFonts w:ascii="Times New Roman" w:hAnsi="Times New Roman"/>
          <w:sz w:val="28"/>
          <w:szCs w:val="28"/>
        </w:rPr>
        <w:t xml:space="preserve">      Постійно</w:t>
      </w:r>
    </w:p>
    <w:p w:rsidR="007B5D96" w:rsidRPr="00094C1D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1.4. </w:t>
      </w:r>
      <w:r w:rsidRPr="00094C1D">
        <w:rPr>
          <w:szCs w:val="28"/>
          <w:lang w:val="uk-UA"/>
        </w:rPr>
        <w:t>Аналізувати причини кожного випадку травмування учнів (вихованців) та визначати міру відповідальності посадових осіб із конкретними висновками.</w:t>
      </w:r>
    </w:p>
    <w:p w:rsidR="007B5D96" w:rsidRPr="00094C1D" w:rsidRDefault="007B5D96" w:rsidP="00CD5B7C">
      <w:pPr>
        <w:spacing w:line="360" w:lineRule="auto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</w:t>
      </w:r>
      <w:r w:rsidRPr="00094C1D">
        <w:rPr>
          <w:szCs w:val="28"/>
          <w:lang w:val="uk-UA"/>
        </w:rPr>
        <w:t>Після кожного нещасного випадку</w:t>
      </w:r>
    </w:p>
    <w:p w:rsidR="007B5D96" w:rsidRPr="0014552E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1.5. </w:t>
      </w:r>
      <w:r w:rsidRPr="0014552E">
        <w:rPr>
          <w:szCs w:val="28"/>
          <w:lang w:val="uk-UA"/>
        </w:rPr>
        <w:t>Забезпечити своєчасну реєстрацію кожного нещасного випадку у журналах реєстрації нещасних випадків, що сталися з учнями під час освітнього процесу та у побуті.</w:t>
      </w:r>
    </w:p>
    <w:p w:rsidR="007B5D96" w:rsidRPr="0014552E" w:rsidRDefault="007B5D96" w:rsidP="00CD5B7C">
      <w:pPr>
        <w:tabs>
          <w:tab w:val="left" w:pos="6237"/>
          <w:tab w:val="left" w:pos="6379"/>
          <w:tab w:val="left" w:pos="6521"/>
        </w:tabs>
        <w:spacing w:line="360" w:lineRule="auto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</w:t>
      </w:r>
      <w:r w:rsidRPr="0014552E">
        <w:rPr>
          <w:szCs w:val="28"/>
          <w:lang w:val="uk-UA"/>
        </w:rPr>
        <w:t>У разі нещасного випадку</w:t>
      </w:r>
    </w:p>
    <w:p w:rsidR="007B5D96" w:rsidRPr="0014552E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1.6. </w:t>
      </w:r>
      <w:r w:rsidRPr="0014552E">
        <w:rPr>
          <w:szCs w:val="28"/>
          <w:lang w:val="uk-UA"/>
        </w:rPr>
        <w:t>Порушити клопотання про притягнення до відповідальності посадових осіб, винних у допущенні нещасних випадків з дітьми під час освітнього процесу.</w:t>
      </w:r>
    </w:p>
    <w:p w:rsidR="007B5D96" w:rsidRPr="0014552E" w:rsidRDefault="007B5D96" w:rsidP="00CD5B7C">
      <w:pPr>
        <w:spacing w:line="360" w:lineRule="auto"/>
        <w:ind w:left="5664" w:hanging="1128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</w:t>
      </w:r>
      <w:r w:rsidRPr="0014552E">
        <w:rPr>
          <w:szCs w:val="28"/>
          <w:lang w:val="uk-UA"/>
        </w:rPr>
        <w:t>У разі нещасного випадку</w:t>
      </w:r>
    </w:p>
    <w:p w:rsidR="007B5D96" w:rsidRPr="0014552E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1.7.</w:t>
      </w:r>
      <w:r w:rsidRPr="0014552E">
        <w:rPr>
          <w:szCs w:val="28"/>
          <w:lang w:val="uk-UA"/>
        </w:rPr>
        <w:t xml:space="preserve"> Видати накази щодо запобігання усіх видів дитячого травматизму.</w:t>
      </w:r>
    </w:p>
    <w:p w:rsidR="007B5D96" w:rsidRPr="0014552E" w:rsidRDefault="007B5D96" w:rsidP="00CD5B7C">
      <w:pPr>
        <w:spacing w:line="360" w:lineRule="auto"/>
        <w:ind w:left="6096" w:hanging="1418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</w:t>
      </w:r>
      <w:r w:rsidRPr="0014552E">
        <w:rPr>
          <w:szCs w:val="28"/>
          <w:lang w:val="uk-UA"/>
        </w:rPr>
        <w:t>Напередодні шкільних канікул</w:t>
      </w:r>
    </w:p>
    <w:p w:rsidR="007B5D96" w:rsidRPr="0014552E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1.8. Розробити та затвердити </w:t>
      </w:r>
      <w:r w:rsidRPr="0014552E">
        <w:rPr>
          <w:szCs w:val="28"/>
          <w:lang w:val="uk-UA"/>
        </w:rPr>
        <w:t>плани-графіки чергування педагогічних працівників (сходи, вестибюль, їдальня тощо), урахувавши статистику найбільш травмонебезпечних місць.</w:t>
      </w:r>
    </w:p>
    <w:p w:rsidR="007B5D96" w:rsidRPr="0014552E" w:rsidRDefault="007B5D96" w:rsidP="00CD5B7C">
      <w:pPr>
        <w:spacing w:line="360" w:lineRule="auto"/>
        <w:ind w:left="4678" w:hanging="14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До 01.10.2019</w:t>
      </w:r>
    </w:p>
    <w:p w:rsidR="007B5D96" w:rsidRDefault="007B5D96" w:rsidP="00CD5B7C">
      <w:pPr>
        <w:pStyle w:val="PlainText"/>
        <w:widowControl w:val="0"/>
        <w:tabs>
          <w:tab w:val="left" w:pos="851"/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1.9. Оновити куточки з безпеки життєдіяльності та запобігання різним видам травматизму.</w:t>
      </w:r>
    </w:p>
    <w:p w:rsidR="007B5D96" w:rsidRDefault="007B5D96" w:rsidP="00CD5B7C">
      <w:pPr>
        <w:pStyle w:val="PlainText"/>
        <w:widowControl w:val="0"/>
        <w:spacing w:line="360" w:lineRule="auto"/>
        <w:ind w:left="1135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До 01.10.2019</w:t>
      </w:r>
    </w:p>
    <w:p w:rsidR="007B5D96" w:rsidRDefault="007B5D96" w:rsidP="00CD5B7C">
      <w:pPr>
        <w:pStyle w:val="PlainText"/>
        <w:widowControl w:val="0"/>
        <w:tabs>
          <w:tab w:val="left" w:pos="851"/>
          <w:tab w:val="left" w:pos="1134"/>
          <w:tab w:val="left" w:pos="1560"/>
          <w:tab w:val="left" w:pos="1843"/>
        </w:tabs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1.10. Оновити  план-схему безпечного руху до навчального закладу.</w:t>
      </w:r>
    </w:p>
    <w:p w:rsidR="007B5D96" w:rsidRDefault="007B5D96" w:rsidP="00CD5B7C">
      <w:pPr>
        <w:pStyle w:val="PlainText"/>
        <w:widowControl w:val="0"/>
        <w:spacing w:line="360" w:lineRule="auto"/>
        <w:ind w:left="6372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До 01.10.2019</w:t>
      </w:r>
    </w:p>
    <w:p w:rsidR="007B5D96" w:rsidRDefault="007B5D96" w:rsidP="00CD5B7C">
      <w:pPr>
        <w:pStyle w:val="PlainText"/>
        <w:widowControl w:val="0"/>
        <w:tabs>
          <w:tab w:val="left" w:pos="993"/>
          <w:tab w:val="left" w:pos="1418"/>
          <w:tab w:val="left" w:pos="1701"/>
        </w:tabs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1.11. Забезпечувати змістовні наповнення та функціонування розділу сайту закладу освіти із питань запобігання дитячому травматизму.</w:t>
      </w:r>
    </w:p>
    <w:p w:rsidR="007B5D96" w:rsidRDefault="007B5D96" w:rsidP="00CD5B7C">
      <w:pPr>
        <w:pStyle w:val="PlainText"/>
        <w:widowControl w:val="0"/>
        <w:tabs>
          <w:tab w:val="left" w:pos="1701"/>
        </w:tabs>
        <w:spacing w:line="360" w:lineRule="auto"/>
        <w:ind w:left="1713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Упродовж 2019/2020 навчального року</w:t>
      </w:r>
    </w:p>
    <w:p w:rsidR="007B5D96" w:rsidRPr="00122D18" w:rsidRDefault="007B5D96" w:rsidP="00CD5B7C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7B5D96" w:rsidRDefault="007B5D96" w:rsidP="00CD5B7C">
      <w:pPr>
        <w:spacing w:line="360" w:lineRule="auto"/>
        <w:rPr>
          <w:lang w:val="uk-UA"/>
        </w:rPr>
      </w:pPr>
    </w:p>
    <w:p w:rsidR="007B5D96" w:rsidRPr="00D51E68" w:rsidRDefault="007B5D96" w:rsidP="00D51E68">
      <w:pPr>
        <w:rPr>
          <w:lang w:val="uk-UA"/>
        </w:rPr>
      </w:pPr>
    </w:p>
    <w:p w:rsidR="007B5D96" w:rsidRDefault="007B5D96" w:rsidP="00D51E68">
      <w:pPr>
        <w:pStyle w:val="BodyText2"/>
        <w:tabs>
          <w:tab w:val="left" w:pos="709"/>
        </w:tabs>
        <w:spacing w:line="240" w:lineRule="auto"/>
        <w:jc w:val="both"/>
        <w:rPr>
          <w:b/>
          <w:szCs w:val="28"/>
          <w:lang w:val="uk-UA"/>
        </w:rPr>
      </w:pPr>
      <w:r>
        <w:rPr>
          <w:b/>
          <w:szCs w:val="28"/>
        </w:rPr>
        <w:t>Начальник</w:t>
      </w:r>
      <w:r>
        <w:rPr>
          <w:b/>
          <w:szCs w:val="28"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Cs w:val="28"/>
        </w:rPr>
        <w:t xml:space="preserve">відділу освіти                                                              </w:t>
      </w:r>
      <w:r>
        <w:rPr>
          <w:b/>
          <w:szCs w:val="28"/>
          <w:lang w:val="uk-UA"/>
        </w:rPr>
        <w:t xml:space="preserve">      </w:t>
      </w:r>
      <w:r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      </w:t>
      </w:r>
      <w:r>
        <w:rPr>
          <w:b/>
          <w:szCs w:val="28"/>
        </w:rPr>
        <w:t>В.</w:t>
      </w:r>
      <w:r>
        <w:rPr>
          <w:b/>
          <w:szCs w:val="28"/>
          <w:lang w:val="uk-UA"/>
        </w:rPr>
        <w:t xml:space="preserve"> </w:t>
      </w:r>
      <w:r>
        <w:rPr>
          <w:b/>
          <w:szCs w:val="28"/>
        </w:rPr>
        <w:t>Н</w:t>
      </w:r>
      <w:r>
        <w:rPr>
          <w:b/>
          <w:szCs w:val="28"/>
          <w:lang w:val="uk-UA"/>
        </w:rPr>
        <w:t>ОВОСЕЛ</w:t>
      </w:r>
    </w:p>
    <w:p w:rsidR="007B5D96" w:rsidRDefault="007B5D96" w:rsidP="00D51E68">
      <w:pPr>
        <w:pStyle w:val="BodyText2"/>
        <w:tabs>
          <w:tab w:val="left" w:pos="709"/>
        </w:tabs>
        <w:spacing w:line="240" w:lineRule="auto"/>
        <w:jc w:val="both"/>
        <w:rPr>
          <w:b/>
          <w:szCs w:val="28"/>
          <w:lang w:val="uk-UA"/>
        </w:rPr>
      </w:pPr>
    </w:p>
    <w:p w:rsidR="007B5D96" w:rsidRPr="00EA57D5" w:rsidRDefault="007B5D96" w:rsidP="00D51E68">
      <w:pPr>
        <w:pStyle w:val="BodyText2"/>
        <w:tabs>
          <w:tab w:val="left" w:pos="709"/>
        </w:tabs>
        <w:spacing w:line="240" w:lineRule="auto"/>
        <w:jc w:val="both"/>
        <w:rPr>
          <w:sz w:val="24"/>
          <w:lang w:val="uk-UA"/>
        </w:rPr>
      </w:pPr>
      <w:r w:rsidRPr="00EA57D5">
        <w:rPr>
          <w:sz w:val="24"/>
          <w:lang w:val="uk-UA"/>
        </w:rPr>
        <w:t>Таміла Молодець,</w:t>
      </w:r>
      <w:r>
        <w:rPr>
          <w:sz w:val="24"/>
          <w:lang w:val="uk-UA"/>
        </w:rPr>
        <w:t>(05753)</w:t>
      </w:r>
      <w:r w:rsidRPr="00EA57D5">
        <w:rPr>
          <w:sz w:val="24"/>
          <w:lang w:val="uk-UA"/>
        </w:rPr>
        <w:t xml:space="preserve">  5  11  62</w:t>
      </w: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D51E68">
      <w:pPr>
        <w:rPr>
          <w:lang w:val="uk-UA"/>
        </w:rPr>
      </w:pPr>
    </w:p>
    <w:p w:rsidR="007B5D96" w:rsidRDefault="007B5D96" w:rsidP="00CD5B7C">
      <w:pPr>
        <w:ind w:left="360" w:hanging="360"/>
        <w:jc w:val="both"/>
        <w:rPr>
          <w:lang w:val="uk-UA"/>
        </w:rPr>
      </w:pPr>
    </w:p>
    <w:p w:rsidR="007B5D96" w:rsidRDefault="007B5D96" w:rsidP="00CD5B7C">
      <w:pPr>
        <w:ind w:left="360" w:hanging="360"/>
        <w:jc w:val="both"/>
      </w:pPr>
      <w:r>
        <w:t xml:space="preserve">З наказом від </w:t>
      </w:r>
      <w:r>
        <w:rPr>
          <w:lang w:val="uk-UA"/>
        </w:rPr>
        <w:t>1</w:t>
      </w:r>
      <w:r>
        <w:t>8.0</w:t>
      </w:r>
      <w:r>
        <w:rPr>
          <w:lang w:val="uk-UA"/>
        </w:rPr>
        <w:t>9</w:t>
      </w:r>
      <w:r>
        <w:t xml:space="preserve">.2019 № </w:t>
      </w:r>
      <w:r>
        <w:rPr>
          <w:lang w:val="uk-UA"/>
        </w:rPr>
        <w:t>131</w:t>
      </w:r>
      <w:r>
        <w:t xml:space="preserve"> ознайомлені:</w:t>
      </w:r>
    </w:p>
    <w:p w:rsidR="007B5D96" w:rsidRDefault="007B5D96" w:rsidP="00CD5B7C">
      <w:pPr>
        <w:ind w:left="360" w:hanging="360"/>
        <w:jc w:val="both"/>
      </w:pPr>
    </w:p>
    <w:p w:rsidR="007B5D96" w:rsidRDefault="007B5D96" w:rsidP="00CD5B7C">
      <w:pPr>
        <w:ind w:left="360" w:hanging="360"/>
        <w:jc w:val="both"/>
      </w:pPr>
      <w:r>
        <w:t>_________________ Грєхова В.І.</w:t>
      </w:r>
    </w:p>
    <w:p w:rsidR="007B5D96" w:rsidRPr="00FB39C4" w:rsidRDefault="007B5D96" w:rsidP="00CD5B7C">
      <w:pPr>
        <w:ind w:left="360" w:hanging="360"/>
        <w:jc w:val="both"/>
      </w:pPr>
      <w:r>
        <w:t>_________________ Крикун С.А.</w:t>
      </w:r>
    </w:p>
    <w:p w:rsidR="007B5D96" w:rsidRDefault="007B5D96" w:rsidP="00CD5B7C">
      <w:pPr>
        <w:ind w:left="360" w:hanging="360"/>
        <w:jc w:val="both"/>
      </w:pPr>
      <w:r>
        <w:t>_________________ Сухоруков Ю.О.</w:t>
      </w:r>
    </w:p>
    <w:p w:rsidR="007B5D96" w:rsidRDefault="007B5D96" w:rsidP="00CD5B7C">
      <w:pPr>
        <w:ind w:left="360" w:hanging="360"/>
        <w:jc w:val="both"/>
      </w:pPr>
      <w:r>
        <w:t>_________________ Салащенко Т.В.</w:t>
      </w:r>
    </w:p>
    <w:p w:rsidR="007B5D96" w:rsidRDefault="007B5D96" w:rsidP="00CD5B7C">
      <w:pPr>
        <w:ind w:left="360" w:hanging="360"/>
        <w:jc w:val="both"/>
      </w:pPr>
      <w:r>
        <w:t>_________________ Зінченко В.О.</w:t>
      </w:r>
    </w:p>
    <w:p w:rsidR="007B5D96" w:rsidRDefault="007B5D96" w:rsidP="00CD5B7C">
      <w:pPr>
        <w:ind w:left="360" w:hanging="360"/>
        <w:jc w:val="both"/>
      </w:pPr>
      <w:r>
        <w:t>_________________ Сиротенко М.Г.</w:t>
      </w:r>
    </w:p>
    <w:p w:rsidR="007B5D96" w:rsidRDefault="007B5D96" w:rsidP="00CD5B7C">
      <w:pPr>
        <w:ind w:left="360" w:hanging="360"/>
        <w:jc w:val="both"/>
      </w:pPr>
      <w:r>
        <w:t>_________________ Омеляненко Т.М.</w:t>
      </w:r>
    </w:p>
    <w:p w:rsidR="007B5D96" w:rsidRDefault="007B5D96" w:rsidP="00CD5B7C">
      <w:pPr>
        <w:ind w:left="360" w:hanging="360"/>
        <w:jc w:val="both"/>
      </w:pPr>
      <w:r>
        <w:t>_________________ Костильова В.В.</w:t>
      </w:r>
    </w:p>
    <w:p w:rsidR="007B5D96" w:rsidRDefault="007B5D96" w:rsidP="00CD5B7C">
      <w:pPr>
        <w:ind w:left="360" w:hanging="360"/>
        <w:jc w:val="both"/>
      </w:pPr>
      <w:r>
        <w:t>_________________ Новікова Д.В.</w:t>
      </w:r>
    </w:p>
    <w:p w:rsidR="007B5D96" w:rsidRDefault="007B5D96" w:rsidP="00CD5B7C">
      <w:pPr>
        <w:ind w:left="360" w:hanging="360"/>
        <w:jc w:val="both"/>
      </w:pPr>
      <w:r>
        <w:t>_________________ Масюк Л.О.</w:t>
      </w:r>
    </w:p>
    <w:p w:rsidR="007B5D96" w:rsidRDefault="007B5D96" w:rsidP="00CD5B7C">
      <w:pPr>
        <w:ind w:left="360" w:hanging="360"/>
        <w:jc w:val="both"/>
      </w:pPr>
      <w:r>
        <w:t>_________________ Кравченко А.І.</w:t>
      </w:r>
    </w:p>
    <w:p w:rsidR="007B5D96" w:rsidRDefault="007B5D96" w:rsidP="00CD5B7C">
      <w:pPr>
        <w:ind w:left="360" w:hanging="360"/>
        <w:jc w:val="both"/>
      </w:pPr>
      <w:r>
        <w:t>_________________ Богатир К.А.</w:t>
      </w:r>
    </w:p>
    <w:p w:rsidR="007B5D96" w:rsidRDefault="007B5D96" w:rsidP="00CD5B7C">
      <w:pPr>
        <w:ind w:left="360" w:hanging="360"/>
        <w:jc w:val="both"/>
      </w:pPr>
      <w:r>
        <w:t>_________________ Курильчик Н.Д.</w:t>
      </w:r>
    </w:p>
    <w:p w:rsidR="007B5D96" w:rsidRDefault="007B5D96" w:rsidP="00CD5B7C">
      <w:pPr>
        <w:ind w:left="360" w:hanging="360"/>
        <w:jc w:val="both"/>
      </w:pPr>
      <w:r>
        <w:t>_________________ Юдіна С.Ф.</w:t>
      </w:r>
    </w:p>
    <w:p w:rsidR="007B5D96" w:rsidRDefault="007B5D96" w:rsidP="00CD5B7C">
      <w:pPr>
        <w:ind w:left="360" w:hanging="360"/>
        <w:jc w:val="both"/>
      </w:pPr>
      <w:r>
        <w:t>_________________ Борщ О.І.</w:t>
      </w:r>
    </w:p>
    <w:p w:rsidR="007B5D96" w:rsidRDefault="007B5D96" w:rsidP="00CD5B7C">
      <w:pPr>
        <w:ind w:left="360" w:hanging="360"/>
        <w:jc w:val="both"/>
      </w:pPr>
      <w:r>
        <w:t>_________________ Тарасов В.В.</w:t>
      </w:r>
    </w:p>
    <w:p w:rsidR="007B5D96" w:rsidRDefault="007B5D96" w:rsidP="00CD5B7C">
      <w:pPr>
        <w:ind w:left="360" w:hanging="360"/>
        <w:jc w:val="both"/>
      </w:pPr>
      <w:r>
        <w:t>_________________ Халимон А.О.</w:t>
      </w:r>
    </w:p>
    <w:p w:rsidR="007B5D96" w:rsidRPr="00B1688B" w:rsidRDefault="007B5D96" w:rsidP="00CD5B7C">
      <w:pPr>
        <w:ind w:left="360" w:hanging="360"/>
        <w:jc w:val="both"/>
      </w:pPr>
      <w:r>
        <w:t>_________________ Дрозд О.Ф.</w:t>
      </w:r>
    </w:p>
    <w:p w:rsidR="007B5D96" w:rsidRPr="00D51E68" w:rsidRDefault="007B5D96" w:rsidP="00D51E68">
      <w:pPr>
        <w:rPr>
          <w:lang w:val="uk-UA"/>
        </w:rPr>
      </w:pPr>
    </w:p>
    <w:sectPr w:rsidR="007B5D96" w:rsidRPr="00D51E68" w:rsidSect="00820BF8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D96" w:rsidRDefault="007B5D96">
      <w:r>
        <w:separator/>
      </w:r>
    </w:p>
  </w:endnote>
  <w:endnote w:type="continuationSeparator" w:id="0">
    <w:p w:rsidR="007B5D96" w:rsidRDefault="007B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D96" w:rsidRDefault="007B5D96">
      <w:r>
        <w:separator/>
      </w:r>
    </w:p>
  </w:footnote>
  <w:footnote w:type="continuationSeparator" w:id="0">
    <w:p w:rsidR="007B5D96" w:rsidRDefault="007B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96" w:rsidRDefault="007B5D96" w:rsidP="00226C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5D96" w:rsidRDefault="007B5D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96" w:rsidRDefault="007B5D96" w:rsidP="00226C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B5D96" w:rsidRDefault="007B5D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83C"/>
    <w:multiLevelType w:val="multilevel"/>
    <w:tmpl w:val="646857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41FA43E2"/>
    <w:multiLevelType w:val="multilevel"/>
    <w:tmpl w:val="F1A4CBFE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D49"/>
    <w:rsid w:val="00094C1D"/>
    <w:rsid w:val="00122D18"/>
    <w:rsid w:val="0014552E"/>
    <w:rsid w:val="00166FD0"/>
    <w:rsid w:val="00226C0C"/>
    <w:rsid w:val="004B4197"/>
    <w:rsid w:val="006344E3"/>
    <w:rsid w:val="00676B0D"/>
    <w:rsid w:val="006A2302"/>
    <w:rsid w:val="006C4F33"/>
    <w:rsid w:val="007B5D96"/>
    <w:rsid w:val="007C4455"/>
    <w:rsid w:val="007C4935"/>
    <w:rsid w:val="007E7704"/>
    <w:rsid w:val="00820BF8"/>
    <w:rsid w:val="00825405"/>
    <w:rsid w:val="0084666F"/>
    <w:rsid w:val="009C2D49"/>
    <w:rsid w:val="009D7CC7"/>
    <w:rsid w:val="00B1688B"/>
    <w:rsid w:val="00B96485"/>
    <w:rsid w:val="00C26D9A"/>
    <w:rsid w:val="00CD5B7C"/>
    <w:rsid w:val="00D51E68"/>
    <w:rsid w:val="00D854A8"/>
    <w:rsid w:val="00D869BD"/>
    <w:rsid w:val="00DA3F96"/>
    <w:rsid w:val="00DE052B"/>
    <w:rsid w:val="00E2688D"/>
    <w:rsid w:val="00EA57D5"/>
    <w:rsid w:val="00EE0063"/>
    <w:rsid w:val="00F2297E"/>
    <w:rsid w:val="00F97ADB"/>
    <w:rsid w:val="00FA4D42"/>
    <w:rsid w:val="00FB39C4"/>
    <w:rsid w:val="00FC70B4"/>
    <w:rsid w:val="00FE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D49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2D49"/>
    <w:pPr>
      <w:keepNext/>
      <w:jc w:val="both"/>
      <w:outlineLvl w:val="0"/>
    </w:pPr>
    <w:rPr>
      <w:b/>
      <w:bCs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2D4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9C2D49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C2D49"/>
    <w:rPr>
      <w:rFonts w:ascii="Times New Roman" w:hAnsi="Times New Roman" w:cs="Times New Roman"/>
      <w:b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C2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D49"/>
    <w:rPr>
      <w:rFonts w:ascii="Tahoma" w:hAnsi="Tahoma" w:cs="Tahoma"/>
      <w:sz w:val="16"/>
      <w:szCs w:val="16"/>
      <w:lang w:eastAsia="ru-RU"/>
    </w:rPr>
  </w:style>
  <w:style w:type="paragraph" w:styleId="PlainText">
    <w:name w:val="Plain Text"/>
    <w:basedOn w:val="Normal"/>
    <w:link w:val="PlainTextChar"/>
    <w:uiPriority w:val="99"/>
    <w:rsid w:val="009C2D49"/>
    <w:rPr>
      <w:rFonts w:ascii="Courier New" w:hAnsi="Courier New"/>
      <w:sz w:val="20"/>
      <w:szCs w:val="20"/>
      <w:lang w:eastAsia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C2D49"/>
    <w:rPr>
      <w:rFonts w:ascii="Courier New" w:hAnsi="Courier New" w:cs="Times New Roman"/>
      <w:sz w:val="20"/>
      <w:szCs w:val="20"/>
      <w:lang w:eastAsia="uk-UA"/>
    </w:rPr>
  </w:style>
  <w:style w:type="paragraph" w:styleId="ListParagraph">
    <w:name w:val="List Paragraph"/>
    <w:basedOn w:val="Normal"/>
    <w:uiPriority w:val="99"/>
    <w:qFormat/>
    <w:rsid w:val="00FA4D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BodyText2">
    <w:name w:val="Body Text 2"/>
    <w:basedOn w:val="Normal"/>
    <w:link w:val="BodyText2Char"/>
    <w:uiPriority w:val="99"/>
    <w:semiHidden/>
    <w:rsid w:val="00D51E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51E68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20B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0B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678</Words>
  <Characters>3868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Galya</cp:lastModifiedBy>
  <cp:revision>7</cp:revision>
  <dcterms:created xsi:type="dcterms:W3CDTF">2019-09-27T11:08:00Z</dcterms:created>
  <dcterms:modified xsi:type="dcterms:W3CDTF">2019-10-03T10:47:00Z</dcterms:modified>
</cp:coreProperties>
</file>